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01AA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01AA7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401AA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22A67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01AA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01AA7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401AA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01:26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ที่ทำการองค์กรปกครองส่วนท้องถิ่นที่จะดำเนินการก่อสร้างอาคาร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552654" w:rsidRDefault="00552654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552654" w:rsidRDefault="00552654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="00401AA7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ใดจะ</w:t>
      </w:r>
      <w:r w:rsidR="00401AA7">
        <w:rPr>
          <w:rFonts w:asciiTheme="minorBidi" w:hAnsiTheme="minorBidi" w:hint="cs"/>
          <w:noProof/>
          <w:sz w:val="32"/>
          <w:szCs w:val="32"/>
          <w:cs/>
          <w:lang w:bidi="th-TH"/>
        </w:rPr>
        <w:t>ก่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อสร</w:t>
      </w:r>
      <w:r w:rsidR="00401AA7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างอาคารโดยไ</w:t>
      </w:r>
      <w:r w:rsidR="00401AA7">
        <w:rPr>
          <w:rFonts w:asciiTheme="minorBidi" w:hAnsiTheme="minorBidi" w:hint="cs"/>
          <w:noProof/>
          <w:sz w:val="32"/>
          <w:szCs w:val="32"/>
          <w:cs/>
          <w:lang w:bidi="th-TH"/>
        </w:rPr>
        <w:t>ม่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ยื่นคําขอรับใบอนุญาตจากเ</w:t>
      </w:r>
      <w:r w:rsidR="00401AA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จ้า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</w:t>
      </w:r>
      <w:r w:rsidR="00401AA7">
        <w:rPr>
          <w:rFonts w:asciiTheme="minorBidi" w:hAnsiTheme="minorBidi" w:hint="cs"/>
          <w:noProof/>
          <w:sz w:val="32"/>
          <w:szCs w:val="32"/>
          <w:cs/>
          <w:lang w:bidi="th-TH"/>
        </w:rPr>
        <w:t>ท้อ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งถิ่นก็ไ</w:t>
      </w:r>
      <w:r w:rsidR="00401AA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โดยการแจ้ง</w:t>
      </w:r>
      <w:r w:rsidR="00401AA7">
        <w:rPr>
          <w:rFonts w:asciiTheme="minorBidi" w:hAnsiTheme="minorBidi" w:hint="cs"/>
          <w:noProof/>
          <w:sz w:val="32"/>
          <w:szCs w:val="32"/>
          <w:cs/>
          <w:lang w:bidi="th-TH"/>
        </w:rPr>
        <w:t>ต่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อเ</w:t>
      </w:r>
      <w:r w:rsidR="00401AA7">
        <w:rPr>
          <w:rFonts w:asciiTheme="minorBidi" w:hAnsiTheme="minorBidi" w:hint="cs"/>
          <w:noProof/>
          <w:sz w:val="32"/>
          <w:szCs w:val="32"/>
          <w:cs/>
          <w:lang w:bidi="th-TH"/>
        </w:rPr>
        <w:t>จ้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</w:t>
      </w:r>
      <w:r w:rsidR="00401AA7">
        <w:rPr>
          <w:rFonts w:asciiTheme="minorBidi" w:hAnsiTheme="minorBidi" w:hint="cs"/>
          <w:noProof/>
          <w:sz w:val="32"/>
          <w:szCs w:val="32"/>
          <w:cs/>
          <w:lang w:bidi="th-TH"/>
        </w:rPr>
        <w:t>ท้อ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งถิ่นตามมาตรา </w:t>
      </w:r>
      <w:r w:rsidRPr="000C2AAC">
        <w:rPr>
          <w:rFonts w:asciiTheme="minorBidi" w:hAnsiTheme="minorBidi"/>
          <w:noProof/>
          <w:sz w:val="32"/>
          <w:szCs w:val="32"/>
          <w:rtl/>
          <w:cs/>
        </w:rPr>
        <w:t>39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ทว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ื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วันนับแต่วันที่ได้รับแจ้งคำสั่งดังกล่าวและภายใน </w:t>
      </w:r>
      <w:r w:rsidRPr="000C2AAC">
        <w:rPr>
          <w:rFonts w:asciiTheme="minorBidi" w:hAnsiTheme="minorBidi"/>
          <w:noProof/>
          <w:sz w:val="32"/>
          <w:szCs w:val="32"/>
        </w:rPr>
        <w:t>120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วันนับแต่วันที่ได้ออกใบรับแจ้งตามมาตรา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หรือนับแต่วันที่เริ่มการก่อสร้างอาคารตามที่ได้แจ้งไว้ถ้าเจ้าพนักงานท้องถิ่นได้ตรวจพบว่าการก่อสร้าง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ทวิทราบโดยเร็ว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ยื่นแจ้งก่อสร้างอาคารจ่ายค่าธรรมเนียมและรับใบรับแจ้ง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01AA7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01AA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401AA7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01AA7" w:rsidRDefault="00401AA7" w:rsidP="00401AA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401AA7" w:rsidP="00401AA7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01AA7" w:rsidRDefault="00401AA7" w:rsidP="00401AA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401AA7" w:rsidP="00401AA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01AA7" w:rsidRDefault="00401AA7" w:rsidP="00401AA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401AA7" w:rsidP="00401AA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แบบการแจ้งก่อสร้างอาคารตามที่เจ้าพนักงานท้องถิ่นกำหนดและกรอกข้อความให้ครบถ้วน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แจ้ง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ใบอนุญาตให้ใช้ที่ดินและประกอบกิจการในนิคมอุตสาหกรรมหรือใบอนุญาตฯฉบับต่ออายุหรือ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ระดับวุฒิสถาปนิก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หนังสือยินยอมเป็นผู้ควบคุมงาน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แผนผังบริเวณแบบแปลนรายการประกอบแบบแปลนที่มีลายมือชื่อพร้อมกับเขียนชื่อตัว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แบบแปลนและรายการคำนวณงานระบบของ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หนังสือรับรองของผู้ประกอบวิชาชีพวิศวกรรมควบคุมของวิศวกรผู้ออกแบบระบบปรับอากาศ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หนังสือรับรองของผู้ประกอบวิชาชีพวิศวกรรมควบคุมของวิศวกรผู้ออกแบบระบบไฟฟ้า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หนังสือรับรองของผู้ประกอบวิชาชีพวิศวกรรมควบคุมและวิศวกรผู้ออกแบบระบบป้องกันเพลิงไหม้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หนังสือรับรองของผู้ประกอบวิชาชีพวิศวกรรมควบคุมของวิศวกรผู้ออกแบบระบบประปา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หนังสือรับรองของผู้ประกอบวิชาชีพวิศวกรรมควบคุมของวิศวกรผู้ออกแบบระบบลิฟต์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552654" w:rsidRPr="000C2AAC" w:rsidRDefault="00552654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D505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D505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D5052F" w:rsidRPr="000C2AAC" w:rsidTr="00D5052F">
        <w:tc>
          <w:tcPr>
            <w:tcW w:w="1418" w:type="dxa"/>
          </w:tcPr>
          <w:p w:rsidR="00D5052F" w:rsidRPr="000C2AAC" w:rsidRDefault="00D5052F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D5052F" w:rsidRPr="000C2AAC" w:rsidRDefault="00D5052F" w:rsidP="006E052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D5052F" w:rsidRPr="000C2AAC" w:rsidTr="00D5052F">
        <w:tc>
          <w:tcPr>
            <w:tcW w:w="1418" w:type="dxa"/>
          </w:tcPr>
          <w:p w:rsidR="00D5052F" w:rsidRPr="000C2AAC" w:rsidRDefault="00D5052F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D5052F" w:rsidRPr="000C2AAC" w:rsidRDefault="00D5052F" w:rsidP="006E052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D5052F" w:rsidRPr="000C2AAC" w:rsidTr="00D5052F">
        <w:tc>
          <w:tcPr>
            <w:tcW w:w="1418" w:type="dxa"/>
          </w:tcPr>
          <w:p w:rsidR="00D5052F" w:rsidRPr="000C2AAC" w:rsidRDefault="00D5052F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D5052F" w:rsidRDefault="00D5052F" w:rsidP="006E052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D5052F" w:rsidRDefault="00D5052F" w:rsidP="006E052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D5052F" w:rsidRPr="000C2AAC" w:rsidRDefault="00D5052F" w:rsidP="006E052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D5052F" w:rsidRPr="000C2AAC" w:rsidTr="00D5052F">
        <w:tc>
          <w:tcPr>
            <w:tcW w:w="1418" w:type="dxa"/>
          </w:tcPr>
          <w:p w:rsidR="00D5052F" w:rsidRPr="000C2AAC" w:rsidRDefault="00D5052F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D5052F" w:rsidRPr="000C2AAC" w:rsidRDefault="00D5052F" w:rsidP="006E052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D5052F" w:rsidRPr="000C2AAC" w:rsidTr="00D5052F">
        <w:tc>
          <w:tcPr>
            <w:tcW w:w="1418" w:type="dxa"/>
          </w:tcPr>
          <w:p w:rsidR="00D5052F" w:rsidRPr="000C2AAC" w:rsidRDefault="00D5052F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D5052F" w:rsidRPr="000C2AAC" w:rsidRDefault="00D5052F" w:rsidP="00D5052F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96A" w:rsidRDefault="00A1296A" w:rsidP="00C81DB8">
      <w:pPr>
        <w:spacing w:after="0" w:line="240" w:lineRule="auto"/>
      </w:pPr>
      <w:r>
        <w:separator/>
      </w:r>
    </w:p>
  </w:endnote>
  <w:endnote w:type="continuationSeparator" w:id="1">
    <w:p w:rsidR="00A1296A" w:rsidRDefault="00A1296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96A" w:rsidRDefault="00A1296A" w:rsidP="00C81DB8">
      <w:pPr>
        <w:spacing w:after="0" w:line="240" w:lineRule="auto"/>
      </w:pPr>
      <w:r>
        <w:separator/>
      </w:r>
    </w:p>
  </w:footnote>
  <w:footnote w:type="continuationSeparator" w:id="1">
    <w:p w:rsidR="00A1296A" w:rsidRDefault="00A1296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22A67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52654">
          <w:rPr>
            <w:noProof/>
          </w:rPr>
          <w:t>13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5265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01AA7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52654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83362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296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52F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C183A"/>
    <w:rsid w:val="00EF0DAF"/>
    <w:rsid w:val="00F028A3"/>
    <w:rsid w:val="00F064C0"/>
    <w:rsid w:val="00F22A67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666</TotalTime>
  <Pages>13</Pages>
  <Words>1408</Words>
  <Characters>8027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2015-08-20T07:03:00Z</cp:lastPrinted>
  <dcterms:created xsi:type="dcterms:W3CDTF">2015-04-23T03:41:00Z</dcterms:created>
  <dcterms:modified xsi:type="dcterms:W3CDTF">2015-08-20T07:05:00Z</dcterms:modified>
</cp:coreProperties>
</file>